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C5C" w:rsidRDefault="00AC2C5C" w:rsidP="00AC2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WHYNBYN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AC2C5C" w:rsidRDefault="00AC2C5C" w:rsidP="00AC2C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2C5C" w:rsidRDefault="00AC2C5C" w:rsidP="00AC2C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2C5C" w:rsidRDefault="00AC2C5C" w:rsidP="00AC2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Jul.</w:t>
      </w:r>
      <w:r>
        <w:rPr>
          <w:rFonts w:ascii="Times New Roman" w:hAnsi="Times New Roman" w:cs="Times New Roman"/>
          <w:sz w:val="24"/>
          <w:szCs w:val="24"/>
        </w:rPr>
        <w:tab/>
        <w:t>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Crewkerne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AC2C5C" w:rsidRDefault="00AC2C5C" w:rsidP="00AC2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Richard More of Picket(q.v.).</w:t>
      </w:r>
    </w:p>
    <w:p w:rsidR="00AC2C5C" w:rsidRDefault="00AC2C5C" w:rsidP="00AC2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24-36)</w:t>
      </w:r>
    </w:p>
    <w:p w:rsidR="00AC2C5C" w:rsidRDefault="00AC2C5C" w:rsidP="00AC2C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2C5C" w:rsidRDefault="00AC2C5C" w:rsidP="00AC2C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2C5C" w:rsidRPr="00FC4CF2" w:rsidRDefault="00AC2C5C" w:rsidP="00AC2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2016</w:t>
      </w:r>
    </w:p>
    <w:p w:rsidR="006B2F86" w:rsidRPr="00AC2C5C" w:rsidRDefault="00AC2C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C2C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C5C" w:rsidRDefault="00AC2C5C" w:rsidP="00E71FC3">
      <w:pPr>
        <w:spacing w:after="0" w:line="240" w:lineRule="auto"/>
      </w:pPr>
      <w:r>
        <w:separator/>
      </w:r>
    </w:p>
  </w:endnote>
  <w:endnote w:type="continuationSeparator" w:id="0">
    <w:p w:rsidR="00AC2C5C" w:rsidRDefault="00AC2C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C5C" w:rsidRDefault="00AC2C5C" w:rsidP="00E71FC3">
      <w:pPr>
        <w:spacing w:after="0" w:line="240" w:lineRule="auto"/>
      </w:pPr>
      <w:r>
        <w:separator/>
      </w:r>
    </w:p>
  </w:footnote>
  <w:footnote w:type="continuationSeparator" w:id="0">
    <w:p w:rsidR="00AC2C5C" w:rsidRDefault="00AC2C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C5C"/>
    <w:rsid w:val="00AB52E8"/>
    <w:rsid w:val="00AC2C5C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B3864"/>
  <w15:chartTrackingRefBased/>
  <w15:docId w15:val="{4B4C86B4-3A04-4FE7-923A-498806B78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2016-03-04T18:07:00Z</dcterms:created>
  <dcterms:modified xsi:type="dcterms:W3CDTF">2016-03-04T18:07:00Z</dcterms:modified>
</cp:coreProperties>
</file>